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6B" w:rsidRPr="000E47E5" w:rsidRDefault="002A7B6B" w:rsidP="00024A99">
      <w:pPr>
        <w:spacing w:line="360" w:lineRule="auto"/>
        <w:jc w:val="center"/>
        <w:rPr>
          <w:rFonts w:cs="Times New Roman"/>
          <w:b/>
          <w:bCs/>
          <w:sz w:val="36"/>
          <w:szCs w:val="36"/>
        </w:rPr>
      </w:pPr>
      <w:r w:rsidRPr="000E47E5">
        <w:rPr>
          <w:rFonts w:cs="宋体" w:hint="eastAsia"/>
          <w:b/>
          <w:bCs/>
          <w:sz w:val="36"/>
          <w:szCs w:val="36"/>
        </w:rPr>
        <w:t>蔡龙权做客我院“教育科研方法论”讲坛</w:t>
      </w:r>
    </w:p>
    <w:p w:rsidR="002A7B6B" w:rsidRPr="00024A99" w:rsidRDefault="002A7B6B" w:rsidP="00764E03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24A99">
        <w:rPr>
          <w:sz w:val="24"/>
          <w:szCs w:val="24"/>
        </w:rPr>
        <w:t>2013</w:t>
      </w:r>
      <w:r w:rsidRPr="00024A99">
        <w:rPr>
          <w:rFonts w:cs="宋体" w:hint="eastAsia"/>
          <w:sz w:val="24"/>
          <w:szCs w:val="24"/>
        </w:rPr>
        <w:t>年</w:t>
      </w:r>
      <w:r w:rsidRPr="00024A99">
        <w:rPr>
          <w:sz w:val="24"/>
          <w:szCs w:val="24"/>
        </w:rPr>
        <w:t>3</w:t>
      </w:r>
      <w:r w:rsidRPr="00024A99">
        <w:rPr>
          <w:rFonts w:cs="宋体" w:hint="eastAsia"/>
          <w:sz w:val="24"/>
          <w:szCs w:val="24"/>
        </w:rPr>
        <w:t>月</w:t>
      </w:r>
      <w:r w:rsidRPr="00024A99">
        <w:rPr>
          <w:sz w:val="24"/>
          <w:szCs w:val="24"/>
        </w:rPr>
        <w:t>21</w:t>
      </w:r>
      <w:r w:rsidRPr="00024A99">
        <w:rPr>
          <w:rFonts w:cs="宋体" w:hint="eastAsia"/>
          <w:sz w:val="24"/>
          <w:szCs w:val="24"/>
        </w:rPr>
        <w:t>日</w:t>
      </w:r>
      <w:r>
        <w:rPr>
          <w:rFonts w:cs="宋体" w:hint="eastAsia"/>
          <w:sz w:val="24"/>
          <w:szCs w:val="24"/>
        </w:rPr>
        <w:t>下午，我校外国语学院院长、教育部高等学校外语专业教学指导委员会委员蔡龙权教授做客我院“教育科研方法论”讲坛，为</w:t>
      </w:r>
      <w:r>
        <w:rPr>
          <w:sz w:val="24"/>
          <w:szCs w:val="24"/>
        </w:rPr>
        <w:t>2012</w:t>
      </w:r>
      <w:r>
        <w:rPr>
          <w:rFonts w:cs="宋体" w:hint="eastAsia"/>
          <w:sz w:val="24"/>
          <w:szCs w:val="24"/>
        </w:rPr>
        <w:t>级两百多名研究生做了一场题为“学术论文的那些事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你可能不知的”精彩演讲</w:t>
      </w:r>
      <w:r w:rsidRPr="00024A99">
        <w:rPr>
          <w:rFonts w:cs="宋体" w:hint="eastAsia"/>
          <w:sz w:val="24"/>
          <w:szCs w:val="24"/>
        </w:rPr>
        <w:t>。</w:t>
      </w:r>
    </w:p>
    <w:p w:rsidR="002A7B6B" w:rsidRDefault="002A7B6B" w:rsidP="00764E03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24A99">
        <w:rPr>
          <w:rFonts w:cs="宋体" w:hint="eastAsia"/>
          <w:sz w:val="24"/>
          <w:szCs w:val="24"/>
        </w:rPr>
        <w:t>蔡</w:t>
      </w:r>
      <w:r>
        <w:rPr>
          <w:rFonts w:cs="宋体" w:hint="eastAsia"/>
          <w:sz w:val="24"/>
          <w:szCs w:val="24"/>
        </w:rPr>
        <w:t>教授以“学人总有思、思想倾向论、论证成就研、研究方得法”拉开演讲的序幕，</w:t>
      </w:r>
      <w:r w:rsidRPr="00024A99">
        <w:rPr>
          <w:rFonts w:cs="宋体" w:hint="eastAsia"/>
          <w:sz w:val="24"/>
          <w:szCs w:val="24"/>
        </w:rPr>
        <w:t>用幽默</w:t>
      </w:r>
      <w:r>
        <w:rPr>
          <w:rFonts w:cs="宋体" w:hint="eastAsia"/>
          <w:sz w:val="24"/>
          <w:szCs w:val="24"/>
        </w:rPr>
        <w:t>诙谐、儒雅风趣的语言，结合自己的</w:t>
      </w:r>
      <w:r w:rsidRPr="00024A99">
        <w:rPr>
          <w:rFonts w:cs="宋体" w:hint="eastAsia"/>
          <w:sz w:val="24"/>
          <w:szCs w:val="24"/>
        </w:rPr>
        <w:t>学术研究经历，与大家共同探讨学术论文的创作，从论文的选题</w:t>
      </w:r>
      <w:r>
        <w:rPr>
          <w:rFonts w:cs="宋体" w:hint="eastAsia"/>
          <w:sz w:val="24"/>
          <w:szCs w:val="24"/>
        </w:rPr>
        <w:t>、学术论文的标题、</w:t>
      </w:r>
      <w:r w:rsidRPr="00024A99">
        <w:rPr>
          <w:rFonts w:cs="宋体" w:hint="eastAsia"/>
          <w:sz w:val="24"/>
          <w:szCs w:val="24"/>
        </w:rPr>
        <w:t>到摘要</w:t>
      </w:r>
      <w:r>
        <w:rPr>
          <w:rFonts w:cs="宋体" w:hint="eastAsia"/>
          <w:sz w:val="24"/>
          <w:szCs w:val="24"/>
        </w:rPr>
        <w:t>、关键词再到正文</w:t>
      </w:r>
      <w:r w:rsidRPr="00024A99">
        <w:rPr>
          <w:rFonts w:cs="宋体" w:hint="eastAsia"/>
          <w:sz w:val="24"/>
          <w:szCs w:val="24"/>
        </w:rPr>
        <w:t>等，蔡</w:t>
      </w:r>
      <w:r>
        <w:rPr>
          <w:rFonts w:cs="宋体" w:hint="eastAsia"/>
          <w:sz w:val="24"/>
          <w:szCs w:val="24"/>
        </w:rPr>
        <w:t>教授</w:t>
      </w:r>
      <w:r w:rsidRPr="00024A99">
        <w:rPr>
          <w:rFonts w:cs="宋体" w:hint="eastAsia"/>
          <w:sz w:val="24"/>
          <w:szCs w:val="24"/>
        </w:rPr>
        <w:t>都做了别出心裁的解释。</w:t>
      </w:r>
      <w:r>
        <w:rPr>
          <w:rFonts w:cs="宋体" w:hint="eastAsia"/>
          <w:sz w:val="24"/>
          <w:szCs w:val="24"/>
        </w:rPr>
        <w:t>“标题如脸、摘要似眼”、“人站正如松，文站正如钟”，蔡教授对正文之导言与结论、文献回顾、理论基础以及数据分析和参考文献等进行了细致独到的阐述，为大家拨开了做学术论文的重重迷雾以及困惑</w:t>
      </w:r>
      <w:r w:rsidRPr="00024A99">
        <w:rPr>
          <w:rFonts w:cs="宋体" w:hint="eastAsia"/>
          <w:sz w:val="24"/>
          <w:szCs w:val="24"/>
        </w:rPr>
        <w:t>。</w:t>
      </w:r>
    </w:p>
    <w:p w:rsidR="002A7B6B" w:rsidRPr="00024A99" w:rsidRDefault="002A7B6B" w:rsidP="00764E03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5D1FB7">
        <w:rPr>
          <w:rFonts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219.75pt">
            <v:imagedata r:id="rId4" o:title=""/>
          </v:shape>
        </w:pict>
      </w:r>
    </w:p>
    <w:p w:rsidR="002A7B6B" w:rsidRPr="00024A99" w:rsidRDefault="002A7B6B" w:rsidP="00764E03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最后</w:t>
      </w:r>
      <w:r w:rsidRPr="00024A99">
        <w:rPr>
          <w:rFonts w:cs="宋体" w:hint="eastAsia"/>
          <w:sz w:val="24"/>
          <w:szCs w:val="24"/>
        </w:rPr>
        <w:t>，蔡</w:t>
      </w:r>
      <w:r>
        <w:rPr>
          <w:rFonts w:cs="宋体" w:hint="eastAsia"/>
          <w:sz w:val="24"/>
          <w:szCs w:val="24"/>
        </w:rPr>
        <w:t>教授以“学正，术纯，人诚，情真乃生活之安逸，悠闲，潇洒，幸福”来告诫</w:t>
      </w:r>
      <w:r w:rsidRPr="00024A99">
        <w:rPr>
          <w:rFonts w:cs="宋体" w:hint="eastAsia"/>
          <w:sz w:val="24"/>
          <w:szCs w:val="24"/>
        </w:rPr>
        <w:t>所有的研究生，在读研期间一定要做实事，</w:t>
      </w:r>
      <w:r>
        <w:rPr>
          <w:rFonts w:cs="宋体" w:hint="eastAsia"/>
          <w:sz w:val="24"/>
          <w:szCs w:val="24"/>
        </w:rPr>
        <w:t>以达到“细致创新、广致创新”的境界，“手书窥性格，行文见修养”，蔡教授指出做学问关键是做人。整场演讲不仅充满理性，而且不乏轻松，赢</w:t>
      </w:r>
      <w:r w:rsidRPr="00024A99">
        <w:rPr>
          <w:rFonts w:cs="宋体" w:hint="eastAsia"/>
          <w:sz w:val="24"/>
          <w:szCs w:val="24"/>
        </w:rPr>
        <w:t>得了</w:t>
      </w:r>
      <w:r>
        <w:rPr>
          <w:rFonts w:cs="宋体" w:hint="eastAsia"/>
          <w:sz w:val="24"/>
          <w:szCs w:val="24"/>
        </w:rPr>
        <w:t>大家一阵阵</w:t>
      </w:r>
      <w:r w:rsidRPr="00024A99">
        <w:rPr>
          <w:rFonts w:cs="宋体" w:hint="eastAsia"/>
          <w:sz w:val="24"/>
          <w:szCs w:val="24"/>
        </w:rPr>
        <w:t>的笑声与掌声</w:t>
      </w:r>
      <w:r>
        <w:rPr>
          <w:rFonts w:cs="宋体" w:hint="eastAsia"/>
          <w:sz w:val="24"/>
          <w:szCs w:val="24"/>
        </w:rPr>
        <w:t>，这是一场别样而又实用实在“教育科研方法论”的学术讲座。</w:t>
      </w:r>
    </w:p>
    <w:p w:rsidR="002A7B6B" w:rsidRDefault="002A7B6B" w:rsidP="00764E03">
      <w:pPr>
        <w:spacing w:line="360" w:lineRule="auto"/>
        <w:ind w:firstLineChars="200" w:firstLine="31680"/>
        <w:rPr>
          <w:sz w:val="24"/>
          <w:szCs w:val="24"/>
        </w:rPr>
      </w:pPr>
      <w:r w:rsidRPr="00024A99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</w:t>
      </w:r>
    </w:p>
    <w:p w:rsidR="002A7B6B" w:rsidRPr="000E47E5" w:rsidRDefault="002A7B6B" w:rsidP="00764E03">
      <w:pPr>
        <w:spacing w:line="360" w:lineRule="auto"/>
        <w:ind w:firstLineChars="200" w:firstLine="31680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E47E5">
        <w:rPr>
          <w:rFonts w:cs="宋体" w:hint="eastAsia"/>
          <w:b/>
          <w:bCs/>
          <w:sz w:val="24"/>
          <w:szCs w:val="24"/>
        </w:rPr>
        <w:t>（供稿：吴艳</w:t>
      </w:r>
      <w:r w:rsidRPr="000E47E5">
        <w:rPr>
          <w:b/>
          <w:bCs/>
          <w:sz w:val="24"/>
          <w:szCs w:val="24"/>
        </w:rPr>
        <w:t xml:space="preserve"> </w:t>
      </w:r>
      <w:r w:rsidRPr="000E47E5">
        <w:rPr>
          <w:rFonts w:cs="宋体" w:hint="eastAsia"/>
          <w:b/>
          <w:bCs/>
          <w:sz w:val="24"/>
          <w:szCs w:val="24"/>
        </w:rPr>
        <w:t>于德君</w:t>
      </w:r>
      <w:r w:rsidRPr="000E47E5">
        <w:rPr>
          <w:b/>
          <w:bCs/>
          <w:sz w:val="24"/>
          <w:szCs w:val="24"/>
        </w:rPr>
        <w:t xml:space="preserve">   </w:t>
      </w:r>
      <w:r w:rsidRPr="000E47E5">
        <w:rPr>
          <w:rFonts w:cs="宋体" w:hint="eastAsia"/>
          <w:b/>
          <w:bCs/>
          <w:sz w:val="24"/>
          <w:szCs w:val="24"/>
        </w:rPr>
        <w:t>摄影：张华峰）</w:t>
      </w:r>
    </w:p>
    <w:p w:rsidR="002A7B6B" w:rsidRPr="00024A99" w:rsidRDefault="002A7B6B" w:rsidP="008E2F3B">
      <w:pPr>
        <w:spacing w:line="360" w:lineRule="auto"/>
        <w:ind w:firstLineChars="200" w:firstLine="31680"/>
        <w:rPr>
          <w:sz w:val="24"/>
          <w:szCs w:val="24"/>
        </w:rPr>
      </w:pPr>
      <w:r w:rsidRPr="00024A99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   </w:t>
      </w:r>
      <w:r w:rsidRPr="00024A99">
        <w:rPr>
          <w:sz w:val="24"/>
          <w:szCs w:val="24"/>
        </w:rPr>
        <w:t xml:space="preserve">    </w:t>
      </w:r>
    </w:p>
    <w:sectPr w:rsidR="002A7B6B" w:rsidRPr="00024A99" w:rsidSect="00406E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FC2"/>
    <w:rsid w:val="000018BE"/>
    <w:rsid w:val="000052E9"/>
    <w:rsid w:val="00006530"/>
    <w:rsid w:val="00006D7C"/>
    <w:rsid w:val="00006EE1"/>
    <w:rsid w:val="00007817"/>
    <w:rsid w:val="00013189"/>
    <w:rsid w:val="000219D8"/>
    <w:rsid w:val="00023761"/>
    <w:rsid w:val="00024A99"/>
    <w:rsid w:val="00026127"/>
    <w:rsid w:val="00027E33"/>
    <w:rsid w:val="000315A2"/>
    <w:rsid w:val="00034D15"/>
    <w:rsid w:val="000369E3"/>
    <w:rsid w:val="00040541"/>
    <w:rsid w:val="00042209"/>
    <w:rsid w:val="00042934"/>
    <w:rsid w:val="00044ECB"/>
    <w:rsid w:val="00050A52"/>
    <w:rsid w:val="00051A6C"/>
    <w:rsid w:val="00054151"/>
    <w:rsid w:val="0005591B"/>
    <w:rsid w:val="00060040"/>
    <w:rsid w:val="00062604"/>
    <w:rsid w:val="00062E5D"/>
    <w:rsid w:val="000637A8"/>
    <w:rsid w:val="00064294"/>
    <w:rsid w:val="000647EA"/>
    <w:rsid w:val="000670CA"/>
    <w:rsid w:val="00067593"/>
    <w:rsid w:val="000677E4"/>
    <w:rsid w:val="00067828"/>
    <w:rsid w:val="00067D22"/>
    <w:rsid w:val="000708AF"/>
    <w:rsid w:val="00070B8C"/>
    <w:rsid w:val="00072309"/>
    <w:rsid w:val="00072B03"/>
    <w:rsid w:val="0007451E"/>
    <w:rsid w:val="00075D97"/>
    <w:rsid w:val="00084684"/>
    <w:rsid w:val="00085096"/>
    <w:rsid w:val="00085DE5"/>
    <w:rsid w:val="00086863"/>
    <w:rsid w:val="000907BE"/>
    <w:rsid w:val="00094909"/>
    <w:rsid w:val="000A0073"/>
    <w:rsid w:val="000A1202"/>
    <w:rsid w:val="000A4EC7"/>
    <w:rsid w:val="000A7A36"/>
    <w:rsid w:val="000B1F9B"/>
    <w:rsid w:val="000B6CAE"/>
    <w:rsid w:val="000C0CCE"/>
    <w:rsid w:val="000C1A6B"/>
    <w:rsid w:val="000C314C"/>
    <w:rsid w:val="000C585B"/>
    <w:rsid w:val="000C660C"/>
    <w:rsid w:val="000C7E9F"/>
    <w:rsid w:val="000D32B6"/>
    <w:rsid w:val="000D4800"/>
    <w:rsid w:val="000D490F"/>
    <w:rsid w:val="000D6172"/>
    <w:rsid w:val="000E0ED0"/>
    <w:rsid w:val="000E22FB"/>
    <w:rsid w:val="000E2CE6"/>
    <w:rsid w:val="000E47E5"/>
    <w:rsid w:val="000E517A"/>
    <w:rsid w:val="000E521E"/>
    <w:rsid w:val="000F42E1"/>
    <w:rsid w:val="000F72B5"/>
    <w:rsid w:val="00103423"/>
    <w:rsid w:val="0010359B"/>
    <w:rsid w:val="00111FDC"/>
    <w:rsid w:val="001124F0"/>
    <w:rsid w:val="001166D0"/>
    <w:rsid w:val="00117842"/>
    <w:rsid w:val="00120657"/>
    <w:rsid w:val="00122E7B"/>
    <w:rsid w:val="00123693"/>
    <w:rsid w:val="00123F00"/>
    <w:rsid w:val="00124C6A"/>
    <w:rsid w:val="00125F0C"/>
    <w:rsid w:val="0013216F"/>
    <w:rsid w:val="00137B36"/>
    <w:rsid w:val="00146454"/>
    <w:rsid w:val="00146EC7"/>
    <w:rsid w:val="00150C9F"/>
    <w:rsid w:val="001528F5"/>
    <w:rsid w:val="00154609"/>
    <w:rsid w:val="00156A43"/>
    <w:rsid w:val="00156DAD"/>
    <w:rsid w:val="00163D0B"/>
    <w:rsid w:val="00166E3F"/>
    <w:rsid w:val="00166EDB"/>
    <w:rsid w:val="00171720"/>
    <w:rsid w:val="00180021"/>
    <w:rsid w:val="001859F9"/>
    <w:rsid w:val="001870F8"/>
    <w:rsid w:val="00192B1C"/>
    <w:rsid w:val="001941FE"/>
    <w:rsid w:val="001953F6"/>
    <w:rsid w:val="00196C01"/>
    <w:rsid w:val="00197220"/>
    <w:rsid w:val="001A47A1"/>
    <w:rsid w:val="001A5B10"/>
    <w:rsid w:val="001B079B"/>
    <w:rsid w:val="001B1C1D"/>
    <w:rsid w:val="001B1C58"/>
    <w:rsid w:val="001B40EE"/>
    <w:rsid w:val="001B42DA"/>
    <w:rsid w:val="001B4D0F"/>
    <w:rsid w:val="001B7437"/>
    <w:rsid w:val="001C05BD"/>
    <w:rsid w:val="001C4FCD"/>
    <w:rsid w:val="001C5E69"/>
    <w:rsid w:val="001C6D7A"/>
    <w:rsid w:val="001C737D"/>
    <w:rsid w:val="001D4302"/>
    <w:rsid w:val="001D5A28"/>
    <w:rsid w:val="001D72BB"/>
    <w:rsid w:val="001D7AC2"/>
    <w:rsid w:val="001E758E"/>
    <w:rsid w:val="001E77ED"/>
    <w:rsid w:val="001F1546"/>
    <w:rsid w:val="001F2338"/>
    <w:rsid w:val="001F54D6"/>
    <w:rsid w:val="001F5AD0"/>
    <w:rsid w:val="002002BB"/>
    <w:rsid w:val="0020063C"/>
    <w:rsid w:val="0020083C"/>
    <w:rsid w:val="00202505"/>
    <w:rsid w:val="00202C1C"/>
    <w:rsid w:val="002035A6"/>
    <w:rsid w:val="00203F0D"/>
    <w:rsid w:val="00204462"/>
    <w:rsid w:val="002050A6"/>
    <w:rsid w:val="00205E24"/>
    <w:rsid w:val="0021102F"/>
    <w:rsid w:val="0021277C"/>
    <w:rsid w:val="00212908"/>
    <w:rsid w:val="00212CFF"/>
    <w:rsid w:val="00215BD1"/>
    <w:rsid w:val="00217380"/>
    <w:rsid w:val="00222A49"/>
    <w:rsid w:val="0022699A"/>
    <w:rsid w:val="00227970"/>
    <w:rsid w:val="0023069B"/>
    <w:rsid w:val="00230DE2"/>
    <w:rsid w:val="00232691"/>
    <w:rsid w:val="00233FE9"/>
    <w:rsid w:val="0023552A"/>
    <w:rsid w:val="00241108"/>
    <w:rsid w:val="0025175E"/>
    <w:rsid w:val="002547CA"/>
    <w:rsid w:val="00255A9D"/>
    <w:rsid w:val="00260886"/>
    <w:rsid w:val="0026293A"/>
    <w:rsid w:val="00264708"/>
    <w:rsid w:val="002730D2"/>
    <w:rsid w:val="00274B59"/>
    <w:rsid w:val="00274D2F"/>
    <w:rsid w:val="00275D61"/>
    <w:rsid w:val="00277C4F"/>
    <w:rsid w:val="002804B7"/>
    <w:rsid w:val="00285BC4"/>
    <w:rsid w:val="0028738A"/>
    <w:rsid w:val="00287F47"/>
    <w:rsid w:val="00294808"/>
    <w:rsid w:val="00297887"/>
    <w:rsid w:val="002A2102"/>
    <w:rsid w:val="002A53DE"/>
    <w:rsid w:val="002A7B6B"/>
    <w:rsid w:val="002B488F"/>
    <w:rsid w:val="002B7857"/>
    <w:rsid w:val="002D12D9"/>
    <w:rsid w:val="002D2166"/>
    <w:rsid w:val="002D4D5D"/>
    <w:rsid w:val="002D5BF9"/>
    <w:rsid w:val="002D61A9"/>
    <w:rsid w:val="002E3C7F"/>
    <w:rsid w:val="002E4216"/>
    <w:rsid w:val="002F0859"/>
    <w:rsid w:val="002F42C2"/>
    <w:rsid w:val="002F4CF4"/>
    <w:rsid w:val="0030044C"/>
    <w:rsid w:val="00302F54"/>
    <w:rsid w:val="003052F3"/>
    <w:rsid w:val="00312598"/>
    <w:rsid w:val="00313EB8"/>
    <w:rsid w:val="0031501C"/>
    <w:rsid w:val="003164B9"/>
    <w:rsid w:val="003214F1"/>
    <w:rsid w:val="00321716"/>
    <w:rsid w:val="0032542D"/>
    <w:rsid w:val="003269B0"/>
    <w:rsid w:val="00331A6D"/>
    <w:rsid w:val="00331D3E"/>
    <w:rsid w:val="003330F0"/>
    <w:rsid w:val="0034067C"/>
    <w:rsid w:val="003406F3"/>
    <w:rsid w:val="00341A12"/>
    <w:rsid w:val="00341C37"/>
    <w:rsid w:val="00342615"/>
    <w:rsid w:val="00342CEF"/>
    <w:rsid w:val="00342E52"/>
    <w:rsid w:val="00344845"/>
    <w:rsid w:val="00352771"/>
    <w:rsid w:val="00354489"/>
    <w:rsid w:val="0035479E"/>
    <w:rsid w:val="00355969"/>
    <w:rsid w:val="00357821"/>
    <w:rsid w:val="00360E0E"/>
    <w:rsid w:val="00361E0F"/>
    <w:rsid w:val="00363F69"/>
    <w:rsid w:val="003642F6"/>
    <w:rsid w:val="00366F8F"/>
    <w:rsid w:val="003731C5"/>
    <w:rsid w:val="003755C6"/>
    <w:rsid w:val="00376E0D"/>
    <w:rsid w:val="00381791"/>
    <w:rsid w:val="00383D8A"/>
    <w:rsid w:val="0038489F"/>
    <w:rsid w:val="00384B1D"/>
    <w:rsid w:val="003858F3"/>
    <w:rsid w:val="003879B8"/>
    <w:rsid w:val="00387A86"/>
    <w:rsid w:val="00394255"/>
    <w:rsid w:val="0039590C"/>
    <w:rsid w:val="00396DD4"/>
    <w:rsid w:val="003975FA"/>
    <w:rsid w:val="003A2DDF"/>
    <w:rsid w:val="003A3AC1"/>
    <w:rsid w:val="003A3E84"/>
    <w:rsid w:val="003A4DED"/>
    <w:rsid w:val="003B3F86"/>
    <w:rsid w:val="003C0FD8"/>
    <w:rsid w:val="003C1225"/>
    <w:rsid w:val="003C1847"/>
    <w:rsid w:val="003C1A22"/>
    <w:rsid w:val="003C3109"/>
    <w:rsid w:val="003C6591"/>
    <w:rsid w:val="003C7A95"/>
    <w:rsid w:val="003D0079"/>
    <w:rsid w:val="003D4C94"/>
    <w:rsid w:val="003D7E3F"/>
    <w:rsid w:val="003E348E"/>
    <w:rsid w:val="003E548F"/>
    <w:rsid w:val="003E6F76"/>
    <w:rsid w:val="003F1D41"/>
    <w:rsid w:val="003F20F8"/>
    <w:rsid w:val="0040117A"/>
    <w:rsid w:val="00403496"/>
    <w:rsid w:val="00406CCC"/>
    <w:rsid w:val="00406EF4"/>
    <w:rsid w:val="0041004A"/>
    <w:rsid w:val="00410A83"/>
    <w:rsid w:val="00410F6B"/>
    <w:rsid w:val="00416B33"/>
    <w:rsid w:val="00417B62"/>
    <w:rsid w:val="00421475"/>
    <w:rsid w:val="004237C1"/>
    <w:rsid w:val="00425D6F"/>
    <w:rsid w:val="004305E9"/>
    <w:rsid w:val="00432204"/>
    <w:rsid w:val="00436712"/>
    <w:rsid w:val="004447B9"/>
    <w:rsid w:val="00444F0C"/>
    <w:rsid w:val="004564EA"/>
    <w:rsid w:val="00456DFB"/>
    <w:rsid w:val="00456F7E"/>
    <w:rsid w:val="00461A50"/>
    <w:rsid w:val="00461EC0"/>
    <w:rsid w:val="004664DC"/>
    <w:rsid w:val="00466E38"/>
    <w:rsid w:val="00467719"/>
    <w:rsid w:val="00471F79"/>
    <w:rsid w:val="0047228F"/>
    <w:rsid w:val="004729D9"/>
    <w:rsid w:val="00480D87"/>
    <w:rsid w:val="004818F2"/>
    <w:rsid w:val="00483712"/>
    <w:rsid w:val="00484BE7"/>
    <w:rsid w:val="0049342A"/>
    <w:rsid w:val="004A3E7C"/>
    <w:rsid w:val="004A795E"/>
    <w:rsid w:val="004B0480"/>
    <w:rsid w:val="004B07FE"/>
    <w:rsid w:val="004B0AB1"/>
    <w:rsid w:val="004B0D04"/>
    <w:rsid w:val="004B3064"/>
    <w:rsid w:val="004B4897"/>
    <w:rsid w:val="004B4F1F"/>
    <w:rsid w:val="004B50A8"/>
    <w:rsid w:val="004B7969"/>
    <w:rsid w:val="004C6918"/>
    <w:rsid w:val="004C72EA"/>
    <w:rsid w:val="004C7FF0"/>
    <w:rsid w:val="004D2F72"/>
    <w:rsid w:val="004D4D26"/>
    <w:rsid w:val="004D724E"/>
    <w:rsid w:val="004E2439"/>
    <w:rsid w:val="004E2D29"/>
    <w:rsid w:val="004E2D80"/>
    <w:rsid w:val="004E42BD"/>
    <w:rsid w:val="004E576F"/>
    <w:rsid w:val="004E7009"/>
    <w:rsid w:val="004F312B"/>
    <w:rsid w:val="004F3B8B"/>
    <w:rsid w:val="004F5AD5"/>
    <w:rsid w:val="004F68DE"/>
    <w:rsid w:val="004F7E29"/>
    <w:rsid w:val="00500662"/>
    <w:rsid w:val="00503530"/>
    <w:rsid w:val="00505022"/>
    <w:rsid w:val="00507EAD"/>
    <w:rsid w:val="00510C2C"/>
    <w:rsid w:val="005114CA"/>
    <w:rsid w:val="0051447B"/>
    <w:rsid w:val="00516E3E"/>
    <w:rsid w:val="00517401"/>
    <w:rsid w:val="005178C1"/>
    <w:rsid w:val="00525E35"/>
    <w:rsid w:val="00534662"/>
    <w:rsid w:val="00534DE0"/>
    <w:rsid w:val="00535149"/>
    <w:rsid w:val="005352D9"/>
    <w:rsid w:val="005376C6"/>
    <w:rsid w:val="00537E46"/>
    <w:rsid w:val="00543D2E"/>
    <w:rsid w:val="00543E63"/>
    <w:rsid w:val="005451B9"/>
    <w:rsid w:val="0054577B"/>
    <w:rsid w:val="00551424"/>
    <w:rsid w:val="00553B42"/>
    <w:rsid w:val="00554EA0"/>
    <w:rsid w:val="00557A3B"/>
    <w:rsid w:val="00557F6E"/>
    <w:rsid w:val="00561DC7"/>
    <w:rsid w:val="00562C34"/>
    <w:rsid w:val="0056370B"/>
    <w:rsid w:val="0057012D"/>
    <w:rsid w:val="005703F3"/>
    <w:rsid w:val="00570931"/>
    <w:rsid w:val="00571B1F"/>
    <w:rsid w:val="00575D9D"/>
    <w:rsid w:val="00581065"/>
    <w:rsid w:val="0058193F"/>
    <w:rsid w:val="005854AB"/>
    <w:rsid w:val="00585A38"/>
    <w:rsid w:val="0058664F"/>
    <w:rsid w:val="00587ECC"/>
    <w:rsid w:val="005929C3"/>
    <w:rsid w:val="00594C51"/>
    <w:rsid w:val="00594E96"/>
    <w:rsid w:val="00596EB8"/>
    <w:rsid w:val="00596FC2"/>
    <w:rsid w:val="00597C10"/>
    <w:rsid w:val="005A0FAA"/>
    <w:rsid w:val="005A3AF6"/>
    <w:rsid w:val="005A6561"/>
    <w:rsid w:val="005A7415"/>
    <w:rsid w:val="005B1414"/>
    <w:rsid w:val="005B450B"/>
    <w:rsid w:val="005B6732"/>
    <w:rsid w:val="005C18D7"/>
    <w:rsid w:val="005C1F57"/>
    <w:rsid w:val="005C2A5B"/>
    <w:rsid w:val="005C2FAA"/>
    <w:rsid w:val="005C6701"/>
    <w:rsid w:val="005C71C6"/>
    <w:rsid w:val="005C72F7"/>
    <w:rsid w:val="005D15A3"/>
    <w:rsid w:val="005D1FB7"/>
    <w:rsid w:val="005D2A02"/>
    <w:rsid w:val="005D46C6"/>
    <w:rsid w:val="005D6C3C"/>
    <w:rsid w:val="005D73AC"/>
    <w:rsid w:val="005E033F"/>
    <w:rsid w:val="005E3D0B"/>
    <w:rsid w:val="005E645D"/>
    <w:rsid w:val="00600737"/>
    <w:rsid w:val="0060233F"/>
    <w:rsid w:val="00603E95"/>
    <w:rsid w:val="00604F3E"/>
    <w:rsid w:val="00605F02"/>
    <w:rsid w:val="0060732B"/>
    <w:rsid w:val="00611550"/>
    <w:rsid w:val="0061187B"/>
    <w:rsid w:val="006125B8"/>
    <w:rsid w:val="00613099"/>
    <w:rsid w:val="00613DCA"/>
    <w:rsid w:val="00613F29"/>
    <w:rsid w:val="006144E1"/>
    <w:rsid w:val="0061790E"/>
    <w:rsid w:val="006243AA"/>
    <w:rsid w:val="0062594F"/>
    <w:rsid w:val="00626E17"/>
    <w:rsid w:val="0062744E"/>
    <w:rsid w:val="00631153"/>
    <w:rsid w:val="00632087"/>
    <w:rsid w:val="006356A3"/>
    <w:rsid w:val="006361B7"/>
    <w:rsid w:val="006363DE"/>
    <w:rsid w:val="0064067B"/>
    <w:rsid w:val="00641791"/>
    <w:rsid w:val="00646439"/>
    <w:rsid w:val="00652B1E"/>
    <w:rsid w:val="00657FF8"/>
    <w:rsid w:val="00663B42"/>
    <w:rsid w:val="00664A40"/>
    <w:rsid w:val="00664E44"/>
    <w:rsid w:val="006668C8"/>
    <w:rsid w:val="00670339"/>
    <w:rsid w:val="00674653"/>
    <w:rsid w:val="00681CC6"/>
    <w:rsid w:val="00683926"/>
    <w:rsid w:val="00684EDD"/>
    <w:rsid w:val="006858C9"/>
    <w:rsid w:val="00685D36"/>
    <w:rsid w:val="00685FDE"/>
    <w:rsid w:val="00690131"/>
    <w:rsid w:val="00691933"/>
    <w:rsid w:val="00695832"/>
    <w:rsid w:val="0069657F"/>
    <w:rsid w:val="00696976"/>
    <w:rsid w:val="00696B20"/>
    <w:rsid w:val="0069737A"/>
    <w:rsid w:val="006A6A20"/>
    <w:rsid w:val="006B3BDA"/>
    <w:rsid w:val="006B3CD1"/>
    <w:rsid w:val="006B5826"/>
    <w:rsid w:val="006B58AE"/>
    <w:rsid w:val="006C03B3"/>
    <w:rsid w:val="006C4A16"/>
    <w:rsid w:val="006C4B4D"/>
    <w:rsid w:val="006C6389"/>
    <w:rsid w:val="006C75E1"/>
    <w:rsid w:val="006D2CA6"/>
    <w:rsid w:val="006D4C03"/>
    <w:rsid w:val="006D7DD9"/>
    <w:rsid w:val="006E1891"/>
    <w:rsid w:val="006E2238"/>
    <w:rsid w:val="006E6DCE"/>
    <w:rsid w:val="006E71CE"/>
    <w:rsid w:val="006F28E5"/>
    <w:rsid w:val="006F4A42"/>
    <w:rsid w:val="007010EB"/>
    <w:rsid w:val="00701A1C"/>
    <w:rsid w:val="007048D0"/>
    <w:rsid w:val="007052A9"/>
    <w:rsid w:val="007069C6"/>
    <w:rsid w:val="00712478"/>
    <w:rsid w:val="0071727C"/>
    <w:rsid w:val="007251B6"/>
    <w:rsid w:val="00726C96"/>
    <w:rsid w:val="0072751B"/>
    <w:rsid w:val="0073098A"/>
    <w:rsid w:val="00732093"/>
    <w:rsid w:val="007376CA"/>
    <w:rsid w:val="0073774A"/>
    <w:rsid w:val="00740E23"/>
    <w:rsid w:val="00741D93"/>
    <w:rsid w:val="0074217E"/>
    <w:rsid w:val="00742F46"/>
    <w:rsid w:val="00745C82"/>
    <w:rsid w:val="00751EF8"/>
    <w:rsid w:val="00752A6B"/>
    <w:rsid w:val="00752FAF"/>
    <w:rsid w:val="00755AD5"/>
    <w:rsid w:val="00764E03"/>
    <w:rsid w:val="00765F37"/>
    <w:rsid w:val="00767A41"/>
    <w:rsid w:val="0077029A"/>
    <w:rsid w:val="00771079"/>
    <w:rsid w:val="00772DAB"/>
    <w:rsid w:val="007743F1"/>
    <w:rsid w:val="00775976"/>
    <w:rsid w:val="007829E8"/>
    <w:rsid w:val="007858EA"/>
    <w:rsid w:val="00786698"/>
    <w:rsid w:val="0078724A"/>
    <w:rsid w:val="007900B4"/>
    <w:rsid w:val="00792D0E"/>
    <w:rsid w:val="007952D9"/>
    <w:rsid w:val="0079658B"/>
    <w:rsid w:val="007A56E3"/>
    <w:rsid w:val="007B036F"/>
    <w:rsid w:val="007B0954"/>
    <w:rsid w:val="007B1E26"/>
    <w:rsid w:val="007B2D34"/>
    <w:rsid w:val="007C1756"/>
    <w:rsid w:val="007C253F"/>
    <w:rsid w:val="007C4375"/>
    <w:rsid w:val="007D221A"/>
    <w:rsid w:val="007D3333"/>
    <w:rsid w:val="007D3DDD"/>
    <w:rsid w:val="007D4062"/>
    <w:rsid w:val="007D4084"/>
    <w:rsid w:val="007D71AE"/>
    <w:rsid w:val="007E0CBF"/>
    <w:rsid w:val="007E1962"/>
    <w:rsid w:val="007E5DE0"/>
    <w:rsid w:val="007E6D0B"/>
    <w:rsid w:val="007F0102"/>
    <w:rsid w:val="007F4BFC"/>
    <w:rsid w:val="007F6DB2"/>
    <w:rsid w:val="007F7A8A"/>
    <w:rsid w:val="00800818"/>
    <w:rsid w:val="008036B3"/>
    <w:rsid w:val="00804132"/>
    <w:rsid w:val="00810767"/>
    <w:rsid w:val="00811E6A"/>
    <w:rsid w:val="008135C2"/>
    <w:rsid w:val="00814BA4"/>
    <w:rsid w:val="00815928"/>
    <w:rsid w:val="00816F62"/>
    <w:rsid w:val="00822FED"/>
    <w:rsid w:val="008237AB"/>
    <w:rsid w:val="0082558E"/>
    <w:rsid w:val="008276C8"/>
    <w:rsid w:val="008277ED"/>
    <w:rsid w:val="00830977"/>
    <w:rsid w:val="00831DB3"/>
    <w:rsid w:val="008342A8"/>
    <w:rsid w:val="00836554"/>
    <w:rsid w:val="008371E9"/>
    <w:rsid w:val="00837D55"/>
    <w:rsid w:val="00846664"/>
    <w:rsid w:val="0085105F"/>
    <w:rsid w:val="00851545"/>
    <w:rsid w:val="00855A48"/>
    <w:rsid w:val="00860B4A"/>
    <w:rsid w:val="00862065"/>
    <w:rsid w:val="00862D36"/>
    <w:rsid w:val="008631F5"/>
    <w:rsid w:val="00863844"/>
    <w:rsid w:val="00865B23"/>
    <w:rsid w:val="00872262"/>
    <w:rsid w:val="0087255B"/>
    <w:rsid w:val="00876193"/>
    <w:rsid w:val="00880623"/>
    <w:rsid w:val="0088062A"/>
    <w:rsid w:val="00883851"/>
    <w:rsid w:val="00891128"/>
    <w:rsid w:val="008A5754"/>
    <w:rsid w:val="008B1877"/>
    <w:rsid w:val="008C2E76"/>
    <w:rsid w:val="008C3437"/>
    <w:rsid w:val="008C680A"/>
    <w:rsid w:val="008C744F"/>
    <w:rsid w:val="008C7799"/>
    <w:rsid w:val="008D1757"/>
    <w:rsid w:val="008D4391"/>
    <w:rsid w:val="008D5AE0"/>
    <w:rsid w:val="008E1C87"/>
    <w:rsid w:val="008E1E22"/>
    <w:rsid w:val="008E2F3B"/>
    <w:rsid w:val="008E338E"/>
    <w:rsid w:val="008E4248"/>
    <w:rsid w:val="008E5BB9"/>
    <w:rsid w:val="008E669C"/>
    <w:rsid w:val="008F112A"/>
    <w:rsid w:val="008F1AE9"/>
    <w:rsid w:val="008F4A51"/>
    <w:rsid w:val="008F76A5"/>
    <w:rsid w:val="00903076"/>
    <w:rsid w:val="00905C80"/>
    <w:rsid w:val="00905E4A"/>
    <w:rsid w:val="009070F0"/>
    <w:rsid w:val="00907117"/>
    <w:rsid w:val="00916159"/>
    <w:rsid w:val="00917366"/>
    <w:rsid w:val="00917CF5"/>
    <w:rsid w:val="00926D5D"/>
    <w:rsid w:val="00926E6A"/>
    <w:rsid w:val="00927A3B"/>
    <w:rsid w:val="009372F6"/>
    <w:rsid w:val="00937FCC"/>
    <w:rsid w:val="00942688"/>
    <w:rsid w:val="0094574B"/>
    <w:rsid w:val="00946615"/>
    <w:rsid w:val="009503B8"/>
    <w:rsid w:val="0095320F"/>
    <w:rsid w:val="00961F10"/>
    <w:rsid w:val="00964FE7"/>
    <w:rsid w:val="0097069D"/>
    <w:rsid w:val="00977C72"/>
    <w:rsid w:val="009833C3"/>
    <w:rsid w:val="009839C3"/>
    <w:rsid w:val="009870DA"/>
    <w:rsid w:val="00997844"/>
    <w:rsid w:val="009A0597"/>
    <w:rsid w:val="009A39D9"/>
    <w:rsid w:val="009A58E6"/>
    <w:rsid w:val="009A622C"/>
    <w:rsid w:val="009A7F54"/>
    <w:rsid w:val="009B2B33"/>
    <w:rsid w:val="009B31B8"/>
    <w:rsid w:val="009B3BF5"/>
    <w:rsid w:val="009B40A6"/>
    <w:rsid w:val="009B56F8"/>
    <w:rsid w:val="009B5AED"/>
    <w:rsid w:val="009C40FD"/>
    <w:rsid w:val="009C53F0"/>
    <w:rsid w:val="009C55D0"/>
    <w:rsid w:val="009D3ECF"/>
    <w:rsid w:val="009D5C13"/>
    <w:rsid w:val="009E1F51"/>
    <w:rsid w:val="009E59AE"/>
    <w:rsid w:val="009F11DC"/>
    <w:rsid w:val="009F1615"/>
    <w:rsid w:val="009F1B56"/>
    <w:rsid w:val="009F1F7C"/>
    <w:rsid w:val="009F395E"/>
    <w:rsid w:val="00A10631"/>
    <w:rsid w:val="00A10BD9"/>
    <w:rsid w:val="00A114CB"/>
    <w:rsid w:val="00A11B9C"/>
    <w:rsid w:val="00A13982"/>
    <w:rsid w:val="00A14B4A"/>
    <w:rsid w:val="00A15790"/>
    <w:rsid w:val="00A17BEA"/>
    <w:rsid w:val="00A20E2E"/>
    <w:rsid w:val="00A25438"/>
    <w:rsid w:val="00A256F8"/>
    <w:rsid w:val="00A259A2"/>
    <w:rsid w:val="00A259D8"/>
    <w:rsid w:val="00A304AD"/>
    <w:rsid w:val="00A30CDD"/>
    <w:rsid w:val="00A31377"/>
    <w:rsid w:val="00A324D3"/>
    <w:rsid w:val="00A3303F"/>
    <w:rsid w:val="00A34436"/>
    <w:rsid w:val="00A34E6F"/>
    <w:rsid w:val="00A36138"/>
    <w:rsid w:val="00A363C6"/>
    <w:rsid w:val="00A42CA6"/>
    <w:rsid w:val="00A452E3"/>
    <w:rsid w:val="00A468C6"/>
    <w:rsid w:val="00A472F1"/>
    <w:rsid w:val="00A477DA"/>
    <w:rsid w:val="00A51B29"/>
    <w:rsid w:val="00A52527"/>
    <w:rsid w:val="00A534C5"/>
    <w:rsid w:val="00A543A1"/>
    <w:rsid w:val="00A63CC5"/>
    <w:rsid w:val="00A6580E"/>
    <w:rsid w:val="00A6593F"/>
    <w:rsid w:val="00A70AA0"/>
    <w:rsid w:val="00A70F3A"/>
    <w:rsid w:val="00A72D03"/>
    <w:rsid w:val="00A73E4C"/>
    <w:rsid w:val="00A85558"/>
    <w:rsid w:val="00A86734"/>
    <w:rsid w:val="00A928A3"/>
    <w:rsid w:val="00A9506D"/>
    <w:rsid w:val="00A962A5"/>
    <w:rsid w:val="00A9650B"/>
    <w:rsid w:val="00A97C7C"/>
    <w:rsid w:val="00A97EF3"/>
    <w:rsid w:val="00AA1200"/>
    <w:rsid w:val="00AA2ED6"/>
    <w:rsid w:val="00AA63CD"/>
    <w:rsid w:val="00AB0C6B"/>
    <w:rsid w:val="00AB102D"/>
    <w:rsid w:val="00AB49D6"/>
    <w:rsid w:val="00AB5026"/>
    <w:rsid w:val="00AB5D29"/>
    <w:rsid w:val="00AB7783"/>
    <w:rsid w:val="00AC5667"/>
    <w:rsid w:val="00AD359A"/>
    <w:rsid w:val="00AD4FD1"/>
    <w:rsid w:val="00AD79F8"/>
    <w:rsid w:val="00AE4F94"/>
    <w:rsid w:val="00AE52F4"/>
    <w:rsid w:val="00AE6791"/>
    <w:rsid w:val="00AF0295"/>
    <w:rsid w:val="00AF09F5"/>
    <w:rsid w:val="00AF1DDF"/>
    <w:rsid w:val="00AF4C6F"/>
    <w:rsid w:val="00AF593F"/>
    <w:rsid w:val="00AF6197"/>
    <w:rsid w:val="00AF7E83"/>
    <w:rsid w:val="00B00B6E"/>
    <w:rsid w:val="00B00C1A"/>
    <w:rsid w:val="00B04275"/>
    <w:rsid w:val="00B04580"/>
    <w:rsid w:val="00B06726"/>
    <w:rsid w:val="00B06F65"/>
    <w:rsid w:val="00B0783E"/>
    <w:rsid w:val="00B1289D"/>
    <w:rsid w:val="00B13CD2"/>
    <w:rsid w:val="00B148C1"/>
    <w:rsid w:val="00B2490F"/>
    <w:rsid w:val="00B26BB5"/>
    <w:rsid w:val="00B309EE"/>
    <w:rsid w:val="00B3288E"/>
    <w:rsid w:val="00B32FCC"/>
    <w:rsid w:val="00B3318E"/>
    <w:rsid w:val="00B36238"/>
    <w:rsid w:val="00B4047B"/>
    <w:rsid w:val="00B40785"/>
    <w:rsid w:val="00B428E8"/>
    <w:rsid w:val="00B452A9"/>
    <w:rsid w:val="00B47AD5"/>
    <w:rsid w:val="00B51E06"/>
    <w:rsid w:val="00B54E1D"/>
    <w:rsid w:val="00B65468"/>
    <w:rsid w:val="00B667EC"/>
    <w:rsid w:val="00B72C0C"/>
    <w:rsid w:val="00B73D86"/>
    <w:rsid w:val="00B74771"/>
    <w:rsid w:val="00B74DC6"/>
    <w:rsid w:val="00B74DE0"/>
    <w:rsid w:val="00B80C70"/>
    <w:rsid w:val="00B8232B"/>
    <w:rsid w:val="00B83D20"/>
    <w:rsid w:val="00B865EB"/>
    <w:rsid w:val="00B86607"/>
    <w:rsid w:val="00B87F0F"/>
    <w:rsid w:val="00B905DE"/>
    <w:rsid w:val="00B930D0"/>
    <w:rsid w:val="00B9354E"/>
    <w:rsid w:val="00B94D2D"/>
    <w:rsid w:val="00B94EB7"/>
    <w:rsid w:val="00B96A09"/>
    <w:rsid w:val="00B976DD"/>
    <w:rsid w:val="00BA2D0E"/>
    <w:rsid w:val="00BA380E"/>
    <w:rsid w:val="00BA4227"/>
    <w:rsid w:val="00BA6CF1"/>
    <w:rsid w:val="00BA72EB"/>
    <w:rsid w:val="00BA7E5B"/>
    <w:rsid w:val="00BB1D06"/>
    <w:rsid w:val="00BB62FD"/>
    <w:rsid w:val="00BB7281"/>
    <w:rsid w:val="00BB7B7C"/>
    <w:rsid w:val="00BC26CE"/>
    <w:rsid w:val="00BC3693"/>
    <w:rsid w:val="00BC494F"/>
    <w:rsid w:val="00BD047A"/>
    <w:rsid w:val="00BD311D"/>
    <w:rsid w:val="00BD39BC"/>
    <w:rsid w:val="00BD5180"/>
    <w:rsid w:val="00BD79AA"/>
    <w:rsid w:val="00BE16BD"/>
    <w:rsid w:val="00BE184A"/>
    <w:rsid w:val="00BE3ED1"/>
    <w:rsid w:val="00BE4820"/>
    <w:rsid w:val="00BE48F7"/>
    <w:rsid w:val="00BF2C38"/>
    <w:rsid w:val="00BF6CD9"/>
    <w:rsid w:val="00BF75B0"/>
    <w:rsid w:val="00C00228"/>
    <w:rsid w:val="00C0063C"/>
    <w:rsid w:val="00C03000"/>
    <w:rsid w:val="00C07C26"/>
    <w:rsid w:val="00C132A4"/>
    <w:rsid w:val="00C134EA"/>
    <w:rsid w:val="00C22FFA"/>
    <w:rsid w:val="00C23570"/>
    <w:rsid w:val="00C2399E"/>
    <w:rsid w:val="00C25FAC"/>
    <w:rsid w:val="00C31585"/>
    <w:rsid w:val="00C3275B"/>
    <w:rsid w:val="00C32C14"/>
    <w:rsid w:val="00C357F0"/>
    <w:rsid w:val="00C35D44"/>
    <w:rsid w:val="00C35FB5"/>
    <w:rsid w:val="00C41782"/>
    <w:rsid w:val="00C43624"/>
    <w:rsid w:val="00C447DF"/>
    <w:rsid w:val="00C45286"/>
    <w:rsid w:val="00C47100"/>
    <w:rsid w:val="00C52101"/>
    <w:rsid w:val="00C53A97"/>
    <w:rsid w:val="00C5522D"/>
    <w:rsid w:val="00C559C4"/>
    <w:rsid w:val="00C55EB2"/>
    <w:rsid w:val="00C568B0"/>
    <w:rsid w:val="00C61569"/>
    <w:rsid w:val="00C64331"/>
    <w:rsid w:val="00C67B44"/>
    <w:rsid w:val="00C75CBC"/>
    <w:rsid w:val="00C76E72"/>
    <w:rsid w:val="00C83974"/>
    <w:rsid w:val="00C87786"/>
    <w:rsid w:val="00C94214"/>
    <w:rsid w:val="00CA15C1"/>
    <w:rsid w:val="00CA2A25"/>
    <w:rsid w:val="00CA2CE4"/>
    <w:rsid w:val="00CA36AC"/>
    <w:rsid w:val="00CA3F3B"/>
    <w:rsid w:val="00CA4087"/>
    <w:rsid w:val="00CA7510"/>
    <w:rsid w:val="00CA777B"/>
    <w:rsid w:val="00CB2F4F"/>
    <w:rsid w:val="00CC2547"/>
    <w:rsid w:val="00CC502E"/>
    <w:rsid w:val="00CC7A62"/>
    <w:rsid w:val="00CD16BA"/>
    <w:rsid w:val="00CE23EB"/>
    <w:rsid w:val="00CE2564"/>
    <w:rsid w:val="00CE4F92"/>
    <w:rsid w:val="00CE6626"/>
    <w:rsid w:val="00CE6C77"/>
    <w:rsid w:val="00CE747E"/>
    <w:rsid w:val="00CF348C"/>
    <w:rsid w:val="00CF36F2"/>
    <w:rsid w:val="00CF4960"/>
    <w:rsid w:val="00CF4AE4"/>
    <w:rsid w:val="00CF76E2"/>
    <w:rsid w:val="00D0039A"/>
    <w:rsid w:val="00D02C9A"/>
    <w:rsid w:val="00D04C8D"/>
    <w:rsid w:val="00D21626"/>
    <w:rsid w:val="00D2216A"/>
    <w:rsid w:val="00D23077"/>
    <w:rsid w:val="00D24F51"/>
    <w:rsid w:val="00D25A7D"/>
    <w:rsid w:val="00D273B1"/>
    <w:rsid w:val="00D32754"/>
    <w:rsid w:val="00D32D4D"/>
    <w:rsid w:val="00D32F70"/>
    <w:rsid w:val="00D33769"/>
    <w:rsid w:val="00D34DEA"/>
    <w:rsid w:val="00D35049"/>
    <w:rsid w:val="00D352AA"/>
    <w:rsid w:val="00D3530A"/>
    <w:rsid w:val="00D42338"/>
    <w:rsid w:val="00D45F37"/>
    <w:rsid w:val="00D53DE8"/>
    <w:rsid w:val="00D62213"/>
    <w:rsid w:val="00D64630"/>
    <w:rsid w:val="00D66EAA"/>
    <w:rsid w:val="00D67427"/>
    <w:rsid w:val="00D7306F"/>
    <w:rsid w:val="00D74017"/>
    <w:rsid w:val="00D76B04"/>
    <w:rsid w:val="00D771AE"/>
    <w:rsid w:val="00D77B87"/>
    <w:rsid w:val="00D8556D"/>
    <w:rsid w:val="00D92324"/>
    <w:rsid w:val="00D92F86"/>
    <w:rsid w:val="00D94D0B"/>
    <w:rsid w:val="00D95CB2"/>
    <w:rsid w:val="00D96052"/>
    <w:rsid w:val="00D964E7"/>
    <w:rsid w:val="00D97688"/>
    <w:rsid w:val="00DA03AA"/>
    <w:rsid w:val="00DA1F3E"/>
    <w:rsid w:val="00DA46BE"/>
    <w:rsid w:val="00DA52F4"/>
    <w:rsid w:val="00DA594D"/>
    <w:rsid w:val="00DA63EF"/>
    <w:rsid w:val="00DB01A2"/>
    <w:rsid w:val="00DB0271"/>
    <w:rsid w:val="00DB02E1"/>
    <w:rsid w:val="00DB0A8C"/>
    <w:rsid w:val="00DB29A1"/>
    <w:rsid w:val="00DB2EEB"/>
    <w:rsid w:val="00DB52CF"/>
    <w:rsid w:val="00DB567B"/>
    <w:rsid w:val="00DB638C"/>
    <w:rsid w:val="00DB669F"/>
    <w:rsid w:val="00DB76DF"/>
    <w:rsid w:val="00DB7F15"/>
    <w:rsid w:val="00DC0B9E"/>
    <w:rsid w:val="00DC1088"/>
    <w:rsid w:val="00DC2837"/>
    <w:rsid w:val="00DC44D5"/>
    <w:rsid w:val="00DD11DD"/>
    <w:rsid w:val="00DD4F54"/>
    <w:rsid w:val="00DD5A6F"/>
    <w:rsid w:val="00DD7C5A"/>
    <w:rsid w:val="00DE0133"/>
    <w:rsid w:val="00DE025E"/>
    <w:rsid w:val="00DE182E"/>
    <w:rsid w:val="00DE363C"/>
    <w:rsid w:val="00DE4355"/>
    <w:rsid w:val="00DE48A8"/>
    <w:rsid w:val="00DF05EC"/>
    <w:rsid w:val="00DF28C2"/>
    <w:rsid w:val="00DF562E"/>
    <w:rsid w:val="00E021E8"/>
    <w:rsid w:val="00E0441C"/>
    <w:rsid w:val="00E06341"/>
    <w:rsid w:val="00E06C1C"/>
    <w:rsid w:val="00E07DB5"/>
    <w:rsid w:val="00E129AA"/>
    <w:rsid w:val="00E13035"/>
    <w:rsid w:val="00E14859"/>
    <w:rsid w:val="00E17DE8"/>
    <w:rsid w:val="00E216B8"/>
    <w:rsid w:val="00E21CE5"/>
    <w:rsid w:val="00E22F61"/>
    <w:rsid w:val="00E23EFF"/>
    <w:rsid w:val="00E24DB7"/>
    <w:rsid w:val="00E2729D"/>
    <w:rsid w:val="00E406C0"/>
    <w:rsid w:val="00E42364"/>
    <w:rsid w:val="00E44430"/>
    <w:rsid w:val="00E45AF9"/>
    <w:rsid w:val="00E46D9C"/>
    <w:rsid w:val="00E52300"/>
    <w:rsid w:val="00E53BC6"/>
    <w:rsid w:val="00E60A5C"/>
    <w:rsid w:val="00E6276E"/>
    <w:rsid w:val="00E62FAF"/>
    <w:rsid w:val="00E730CB"/>
    <w:rsid w:val="00E751BB"/>
    <w:rsid w:val="00E767AD"/>
    <w:rsid w:val="00E77ED3"/>
    <w:rsid w:val="00E8019A"/>
    <w:rsid w:val="00E822A6"/>
    <w:rsid w:val="00E83550"/>
    <w:rsid w:val="00E839B6"/>
    <w:rsid w:val="00E840A3"/>
    <w:rsid w:val="00E841E5"/>
    <w:rsid w:val="00E84670"/>
    <w:rsid w:val="00E84832"/>
    <w:rsid w:val="00E87667"/>
    <w:rsid w:val="00E92E6B"/>
    <w:rsid w:val="00E92EB0"/>
    <w:rsid w:val="00E94D83"/>
    <w:rsid w:val="00E97945"/>
    <w:rsid w:val="00E97E9D"/>
    <w:rsid w:val="00EA1E12"/>
    <w:rsid w:val="00EA271C"/>
    <w:rsid w:val="00EA72D1"/>
    <w:rsid w:val="00EB1DAE"/>
    <w:rsid w:val="00EB379E"/>
    <w:rsid w:val="00EB3C77"/>
    <w:rsid w:val="00EB5D6C"/>
    <w:rsid w:val="00EC72AE"/>
    <w:rsid w:val="00ED03AE"/>
    <w:rsid w:val="00ED3AF7"/>
    <w:rsid w:val="00ED4C91"/>
    <w:rsid w:val="00ED66BF"/>
    <w:rsid w:val="00ED6F44"/>
    <w:rsid w:val="00EE1BC3"/>
    <w:rsid w:val="00EE20AC"/>
    <w:rsid w:val="00EE30FE"/>
    <w:rsid w:val="00EE6FFA"/>
    <w:rsid w:val="00EF639D"/>
    <w:rsid w:val="00EF6802"/>
    <w:rsid w:val="00F064BA"/>
    <w:rsid w:val="00F06553"/>
    <w:rsid w:val="00F06D36"/>
    <w:rsid w:val="00F11D41"/>
    <w:rsid w:val="00F15C96"/>
    <w:rsid w:val="00F2027D"/>
    <w:rsid w:val="00F241C4"/>
    <w:rsid w:val="00F24CD3"/>
    <w:rsid w:val="00F310A3"/>
    <w:rsid w:val="00F42572"/>
    <w:rsid w:val="00F430FD"/>
    <w:rsid w:val="00F449E7"/>
    <w:rsid w:val="00F44DF3"/>
    <w:rsid w:val="00F47872"/>
    <w:rsid w:val="00F50F2C"/>
    <w:rsid w:val="00F51D50"/>
    <w:rsid w:val="00F52F1C"/>
    <w:rsid w:val="00F53A95"/>
    <w:rsid w:val="00F60C82"/>
    <w:rsid w:val="00F63AF9"/>
    <w:rsid w:val="00F64EBE"/>
    <w:rsid w:val="00F70CE3"/>
    <w:rsid w:val="00F73C49"/>
    <w:rsid w:val="00F75B85"/>
    <w:rsid w:val="00F76531"/>
    <w:rsid w:val="00F76AAC"/>
    <w:rsid w:val="00F76B62"/>
    <w:rsid w:val="00F803C4"/>
    <w:rsid w:val="00F807F5"/>
    <w:rsid w:val="00F84D10"/>
    <w:rsid w:val="00F877EF"/>
    <w:rsid w:val="00F92D2B"/>
    <w:rsid w:val="00F930EE"/>
    <w:rsid w:val="00F96CD5"/>
    <w:rsid w:val="00F97DD2"/>
    <w:rsid w:val="00FA3918"/>
    <w:rsid w:val="00FA41DD"/>
    <w:rsid w:val="00FA49D7"/>
    <w:rsid w:val="00FA568A"/>
    <w:rsid w:val="00FA631D"/>
    <w:rsid w:val="00FB00A7"/>
    <w:rsid w:val="00FB64E1"/>
    <w:rsid w:val="00FC1968"/>
    <w:rsid w:val="00FC342A"/>
    <w:rsid w:val="00FC49A1"/>
    <w:rsid w:val="00FC5F49"/>
    <w:rsid w:val="00FC6EFD"/>
    <w:rsid w:val="00FD4ECE"/>
    <w:rsid w:val="00FD6076"/>
    <w:rsid w:val="00FD6B7D"/>
    <w:rsid w:val="00FD7D93"/>
    <w:rsid w:val="00FE0790"/>
    <w:rsid w:val="00FE080B"/>
    <w:rsid w:val="00FE5BDD"/>
    <w:rsid w:val="00FE7B94"/>
    <w:rsid w:val="00FF3734"/>
    <w:rsid w:val="00FF4CBD"/>
    <w:rsid w:val="00FF5A79"/>
    <w:rsid w:val="00FF5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EF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113</Words>
  <Characters>647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蔡龙权做客我院“教育科研方法论”讲坛</dc:title>
  <dc:subject/>
  <dc:creator>ShnuOffice</dc:creator>
  <cp:keywords/>
  <dc:description/>
  <cp:lastModifiedBy> </cp:lastModifiedBy>
  <cp:revision>5</cp:revision>
  <dcterms:created xsi:type="dcterms:W3CDTF">2013-03-21T21:13:00Z</dcterms:created>
  <dcterms:modified xsi:type="dcterms:W3CDTF">2013-03-22T00:59:00Z</dcterms:modified>
</cp:coreProperties>
</file>